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62800" w14:textId="471CEBB9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A5763" w:rsidRPr="003A5763">
        <w:rPr>
          <w:rFonts w:ascii="Arial" w:hAnsi="Arial" w:cs="Arial"/>
          <w:b/>
          <w:bCs/>
          <w:sz w:val="24"/>
        </w:rPr>
        <w:t>S2-2202883</w:t>
      </w:r>
    </w:p>
    <w:p w14:paraId="39698E0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17B3A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0F82050C" w14:textId="6CD27A7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439">
        <w:rPr>
          <w:rFonts w:ascii="Arial" w:hAnsi="Arial" w:cs="Arial"/>
          <w:b/>
        </w:rPr>
        <w:t>KI</w:t>
      </w:r>
      <w:r w:rsidR="0079300F">
        <w:rPr>
          <w:rFonts w:ascii="Arial" w:hAnsi="Arial" w:cs="Arial"/>
          <w:b/>
        </w:rPr>
        <w:t xml:space="preserve"> proposal</w:t>
      </w:r>
      <w:r w:rsidR="0081798B">
        <w:rPr>
          <w:rFonts w:ascii="Arial" w:hAnsi="Arial" w:cs="Arial"/>
          <w:b/>
        </w:rPr>
        <w:t xml:space="preserve">: </w:t>
      </w:r>
      <w:r w:rsidR="00C369B4">
        <w:rPr>
          <w:rFonts w:ascii="Arial" w:hAnsi="Arial" w:cs="Arial"/>
          <w:b/>
        </w:rPr>
        <w:t xml:space="preserve">KI </w:t>
      </w:r>
      <w:r w:rsidR="00544676">
        <w:rPr>
          <w:rFonts w:ascii="Arial" w:hAnsi="Arial" w:cs="Arial"/>
          <w:b/>
        </w:rPr>
        <w:t xml:space="preserve">for </w:t>
      </w:r>
      <w:r w:rsidR="00544676" w:rsidRPr="00544676">
        <w:rPr>
          <w:rFonts w:ascii="Arial" w:hAnsi="Arial" w:cs="Arial"/>
          <w:b/>
        </w:rPr>
        <w:t>WT#3.4</w:t>
      </w:r>
    </w:p>
    <w:p w14:paraId="0A085E53" w14:textId="52DB7A9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44676">
        <w:rPr>
          <w:rFonts w:ascii="Arial" w:hAnsi="Arial" w:cs="Arial"/>
          <w:b/>
        </w:rPr>
        <w:t>Approval</w:t>
      </w:r>
    </w:p>
    <w:p w14:paraId="7E175C22" w14:textId="5E4826E7" w:rsidR="00440983" w:rsidRDefault="00440983" w:rsidP="6942F196">
      <w:pPr>
        <w:ind w:left="2127" w:hanging="2127"/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Agenda Item:</w:t>
      </w:r>
      <w:r>
        <w:tab/>
      </w:r>
      <w:r w:rsidR="00C83B72" w:rsidRPr="6942F196">
        <w:rPr>
          <w:rFonts w:ascii="Arial" w:hAnsi="Arial" w:cs="Arial"/>
          <w:b/>
          <w:bCs/>
        </w:rPr>
        <w:t>9</w:t>
      </w:r>
      <w:r w:rsidR="00544676" w:rsidRPr="6942F196">
        <w:rPr>
          <w:rFonts w:ascii="Arial" w:hAnsi="Arial" w:cs="Arial"/>
          <w:b/>
          <w:bCs/>
        </w:rPr>
        <w:t>.23</w:t>
      </w:r>
    </w:p>
    <w:p w14:paraId="61367737" w14:textId="77777777" w:rsidR="00440983" w:rsidRDefault="00440983" w:rsidP="6942F196">
      <w:pPr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Work Item / Release:</w:t>
      </w:r>
      <w:r>
        <w:tab/>
      </w:r>
      <w:r w:rsidR="0079300F" w:rsidRPr="6942F196">
        <w:rPr>
          <w:rFonts w:ascii="Arial" w:hAnsi="Arial" w:cs="Arial"/>
          <w:b/>
          <w:bCs/>
        </w:rPr>
        <w:t>FS_</w:t>
      </w:r>
      <w:r w:rsidR="00C369B4" w:rsidRPr="6942F196">
        <w:rPr>
          <w:rFonts w:ascii="Arial" w:hAnsi="Arial" w:cs="Arial"/>
          <w:b/>
          <w:bCs/>
        </w:rPr>
        <w:t>eNA_Ph3</w:t>
      </w:r>
      <w:r w:rsidR="0079300F" w:rsidRPr="6942F196">
        <w:rPr>
          <w:rFonts w:ascii="Arial" w:hAnsi="Arial" w:cs="Arial"/>
          <w:b/>
          <w:bCs/>
        </w:rPr>
        <w:t xml:space="preserve"> </w:t>
      </w:r>
      <w:r w:rsidR="00484BE0" w:rsidRPr="6942F196">
        <w:rPr>
          <w:rFonts w:ascii="Arial" w:hAnsi="Arial" w:cs="Arial"/>
          <w:b/>
          <w:bCs/>
        </w:rPr>
        <w:t>/ Rel-1</w:t>
      </w:r>
      <w:r w:rsidR="00900F84" w:rsidRPr="6942F196">
        <w:rPr>
          <w:rFonts w:ascii="Arial" w:hAnsi="Arial" w:cs="Arial"/>
          <w:b/>
          <w:bCs/>
        </w:rPr>
        <w:t>8</w:t>
      </w:r>
    </w:p>
    <w:p w14:paraId="0188645B" w14:textId="6896EE54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</w:t>
      </w:r>
      <w:r w:rsidR="00544676">
        <w:rPr>
          <w:rFonts w:ascii="Arial" w:hAnsi="Arial" w:cs="Arial"/>
          <w:i/>
        </w:rPr>
        <w:t xml:space="preserve">KI for </w:t>
      </w:r>
      <w:r w:rsidR="00544676" w:rsidRPr="00544676">
        <w:rPr>
          <w:rFonts w:ascii="Arial" w:hAnsi="Arial" w:cs="Arial"/>
          <w:i/>
        </w:rPr>
        <w:t>WT#3.4</w:t>
      </w:r>
      <w:bookmarkStart w:id="1" w:name="_Hlk99013712"/>
      <w:r w:rsidR="00544676" w:rsidRPr="00544676">
        <w:rPr>
          <w:rFonts w:ascii="Arial" w:hAnsi="Arial" w:cs="Arial"/>
          <w:i/>
        </w:rPr>
        <w:t>: Study whether and how interactions between NWDAF can leverage MDAS/MDAF functionality for data collection and analytics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C369B4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bookmarkEnd w:id="1"/>
    <w:p w14:paraId="687EB5B2" w14:textId="31518254" w:rsidR="00EC5C31" w:rsidRDefault="00544676" w:rsidP="00060E04">
      <w:pPr>
        <w:pStyle w:val="Heading1"/>
      </w:pPr>
      <w:r>
        <w:t>1</w:t>
      </w:r>
      <w:r>
        <w:tab/>
      </w:r>
      <w:r w:rsidR="00060E04">
        <w:t>Discussion</w:t>
      </w:r>
    </w:p>
    <w:p w14:paraId="6C1F4EAD" w14:textId="77777777" w:rsidR="00544676" w:rsidRDefault="00544676" w:rsidP="00544676">
      <w:pPr>
        <w:rPr>
          <w:lang w:val="en-US" w:eastAsia="zh-CN"/>
        </w:rPr>
      </w:pPr>
      <w:r>
        <w:rPr>
          <w:lang w:val="en-US" w:eastAsia="zh-CN"/>
        </w:rPr>
        <w:t xml:space="preserve">The agreed SID </w:t>
      </w:r>
      <w:r w:rsidRPr="004B20C1">
        <w:rPr>
          <w:lang w:val="en-US" w:eastAsia="zh-CN"/>
        </w:rPr>
        <w:t>SP-211650</w:t>
      </w:r>
      <w:r>
        <w:rPr>
          <w:lang w:val="en-US" w:eastAsia="zh-CN"/>
        </w:rPr>
        <w:t xml:space="preserve"> contains the following</w:t>
      </w:r>
      <w:r w:rsidRPr="0045615A">
        <w:rPr>
          <w:lang w:val="en-US" w:eastAsia="zh-CN"/>
        </w:rPr>
        <w:t xml:space="preserve"> Working Task: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44676" w14:paraId="5449339C" w14:textId="77777777" w:rsidTr="005E77FB">
        <w:tc>
          <w:tcPr>
            <w:tcW w:w="9628" w:type="dxa"/>
            <w:shd w:val="clear" w:color="auto" w:fill="auto"/>
          </w:tcPr>
          <w:p w14:paraId="081A30B2" w14:textId="3F419DEB" w:rsidR="00544676" w:rsidRPr="005E77FB" w:rsidRDefault="00544676" w:rsidP="005E77FB">
            <w:pPr>
              <w:pStyle w:val="B1"/>
              <w:ind w:left="704" w:firstLine="0"/>
              <w:rPr>
                <w:b/>
              </w:rPr>
            </w:pPr>
            <w:r w:rsidRPr="005E77FB">
              <w:rPr>
                <w:b/>
                <w:lang w:eastAsia="zh-CN"/>
              </w:rPr>
              <w:t>Objective#3: Rel-17 features enhancement:</w:t>
            </w:r>
            <w:r w:rsidRPr="005E77FB">
              <w:rPr>
                <w:b/>
              </w:rPr>
              <w:t xml:space="preserve"> </w:t>
            </w:r>
          </w:p>
          <w:p w14:paraId="6FCADB3A" w14:textId="7E2CA4FE" w:rsidR="00544676" w:rsidRPr="00C829A3" w:rsidRDefault="00544676" w:rsidP="005E77FB">
            <w:pPr>
              <w:pStyle w:val="B2"/>
              <w:ind w:left="1124" w:firstLine="0"/>
              <w:rPr>
                <w:lang w:eastAsia="ko-KR"/>
              </w:rPr>
            </w:pPr>
            <w:r w:rsidRPr="00544676">
              <w:rPr>
                <w:lang w:eastAsia="ko-KR"/>
              </w:rPr>
              <w:t>WT#3.4: Study whether and how interactions between NWDAF can leverage MDAS/MDAF functionality for data collection and analytics</w:t>
            </w:r>
          </w:p>
        </w:tc>
      </w:tr>
    </w:tbl>
    <w:p w14:paraId="06760E8B" w14:textId="77777777" w:rsidR="00AE2357" w:rsidRDefault="00AE2357" w:rsidP="00060E04">
      <w:pPr>
        <w:rPr>
          <w:lang w:val="en-US"/>
        </w:rPr>
      </w:pPr>
    </w:p>
    <w:p w14:paraId="6470B3FB" w14:textId="7A189700" w:rsidR="00AE2357" w:rsidRDefault="00AE2357" w:rsidP="00060E04">
      <w:pPr>
        <w:rPr>
          <w:lang w:val="en-US"/>
        </w:rPr>
      </w:pPr>
      <w:r>
        <w:rPr>
          <w:lang w:val="en-US"/>
        </w:rPr>
        <w:t>MDAS/MDAF functionality enables a service consumer to obtain management data analytics from OAM, and NWDAF can be one of such service consumers. Therefore, NWDAF can leverage the MDAS/MDAF functionality for data collection and analytics.</w:t>
      </w:r>
    </w:p>
    <w:p w14:paraId="1C65D729" w14:textId="34C17736" w:rsidR="00AE2357" w:rsidRDefault="00AE2357" w:rsidP="00060E04">
      <w:pPr>
        <w:rPr>
          <w:lang w:val="en-US"/>
        </w:rPr>
      </w:pP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</w:t>
      </w:r>
      <w:r w:rsidR="003154B0">
        <w:rPr>
          <w:lang w:val="en-US"/>
        </w:rPr>
        <w:t xml:space="preserve">Rel 17 </w:t>
      </w:r>
      <w:r>
        <w:rPr>
          <w:lang w:val="en-US"/>
        </w:rPr>
        <w:t>TS 23.800</w:t>
      </w:r>
      <w:r w:rsidR="003154B0">
        <w:rPr>
          <w:lang w:val="en-US"/>
        </w:rPr>
        <w:t xml:space="preserve"> clause 6.2.3.1</w:t>
      </w:r>
      <w:r>
        <w:rPr>
          <w:lang w:val="en-US"/>
        </w:rPr>
        <w:t xml:space="preserve"> contains the following editor’s not</w:t>
      </w:r>
      <w:r w:rsidR="003154B0">
        <w:rPr>
          <w:lang w:val="en-US"/>
        </w:rPr>
        <w:t>e that should be solved:</w:t>
      </w:r>
    </w:p>
    <w:p w14:paraId="053C3B0C" w14:textId="5FDE7AEE" w:rsidR="003154B0" w:rsidRDefault="003154B0" w:rsidP="003154B0">
      <w:pPr>
        <w:pStyle w:val="EditorsNote"/>
      </w:pPr>
      <w:r>
        <w:t>Editor's note: The MDA services are to be defined by SA WG5 and NWDAF could subscribe to them. The reference to SA WG5 specification will be added when defined in SA WG5.</w:t>
      </w:r>
    </w:p>
    <w:p w14:paraId="344AB45A" w14:textId="77777777" w:rsidR="00EC5C31" w:rsidRDefault="00EC5C31" w:rsidP="00EC5C31">
      <w:pPr>
        <w:pStyle w:val="Heading1"/>
      </w:pPr>
      <w:r>
        <w:t>Proposal</w:t>
      </w:r>
    </w:p>
    <w:p w14:paraId="30F5C2B4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C01D0E">
        <w:t>81</w:t>
      </w:r>
      <w:r w:rsidR="007C3B4F">
        <w:t>.</w:t>
      </w:r>
    </w:p>
    <w:p w14:paraId="7EAD3D85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660A154" w14:textId="265FCFE9" w:rsidR="00662BE7" w:rsidRDefault="00544676" w:rsidP="007757EA">
      <w:pPr>
        <w:pStyle w:val="Heading2"/>
        <w:rPr>
          <w:lang w:val="en-US"/>
        </w:rPr>
      </w:pPr>
      <w:bookmarkStart w:id="2" w:name="_Toc26386429"/>
      <w:bookmarkStart w:id="3" w:name="_Toc26431235"/>
      <w:bookmarkStart w:id="4" w:name="_Toc30694633"/>
      <w:bookmarkStart w:id="5" w:name="_Toc43906656"/>
      <w:bookmarkStart w:id="6" w:name="_Toc43906772"/>
      <w:bookmarkStart w:id="7" w:name="_Toc44311898"/>
      <w:bookmarkStart w:id="8" w:name="_Toc50536540"/>
      <w:bookmarkStart w:id="9" w:name="_Toc54930314"/>
      <w:bookmarkStart w:id="10" w:name="_Toc54968119"/>
      <w:bookmarkStart w:id="11" w:name="_Toc57236441"/>
      <w:bookmarkStart w:id="12" w:name="_Toc57236604"/>
      <w:bookmarkStart w:id="13" w:name="_Toc57530245"/>
      <w:bookmarkStart w:id="14" w:name="_Toc57532446"/>
      <w:bookmarkStart w:id="15" w:name="_Toc93073663"/>
      <w:r>
        <w:rPr>
          <w:lang w:val="en-US" w:eastAsia="zh-CN"/>
        </w:rPr>
        <w:t>5</w:t>
      </w:r>
      <w:r w:rsidR="00AF1EF0" w:rsidRPr="005607E4">
        <w:rPr>
          <w:lang w:val="en-US" w:eastAsia="zh-CN"/>
        </w:rPr>
        <w:t>.x</w:t>
      </w:r>
      <w:r w:rsidR="00AF1EF0" w:rsidRPr="005607E4">
        <w:rPr>
          <w:lang w:val="en-US" w:eastAsia="ko-KR"/>
        </w:rPr>
        <w:tab/>
      </w:r>
      <w:r>
        <w:rPr>
          <w:lang w:val="en-US"/>
        </w:rPr>
        <w:t>Key Issue</w:t>
      </w:r>
      <w:r w:rsidR="00AF1EF0" w:rsidRPr="005607E4">
        <w:rPr>
          <w:lang w:val="en-US" w:eastAsia="zh-CN"/>
        </w:rPr>
        <w:t xml:space="preserve"> #x</w:t>
      </w:r>
      <w:r w:rsidR="00AF1EF0" w:rsidRPr="005607E4">
        <w:rPr>
          <w:lang w:val="en-US"/>
        </w:rP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val="en-US"/>
        </w:rPr>
        <w:t>Interactions with MDAS/MDAF</w:t>
      </w:r>
    </w:p>
    <w:p w14:paraId="44B7E1FB" w14:textId="7FD8E4DA" w:rsidR="007757EA" w:rsidRPr="007757EA" w:rsidRDefault="007757EA" w:rsidP="007757EA">
      <w:pPr>
        <w:rPr>
          <w:lang w:val="en-US"/>
        </w:rPr>
      </w:pPr>
      <w:r>
        <w:rPr>
          <w:lang w:val="en-US"/>
        </w:rPr>
        <w:t xml:space="preserve">MDAS/MDAF functionality enables a service consumer to obtain management data analytics from OAM, and NWDAF can be one of such service consumers. Therefore, NWDAF can leverage the MDAS/MDAF functionality for data collection and analytics. The following aspects shall be studied: </w:t>
      </w:r>
    </w:p>
    <w:p w14:paraId="241A03FC" w14:textId="2EF1FE23" w:rsidR="00662BE7" w:rsidRDefault="00662BE7" w:rsidP="00662BE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757EA">
        <w:rPr>
          <w:lang w:val="en-US"/>
        </w:rPr>
        <w:t>Whether and how NWDAF analytics can leverage MDAS/MDAF functionality</w:t>
      </w:r>
    </w:p>
    <w:p w14:paraId="14AF42D5" w14:textId="0921A750" w:rsidR="00AE2357" w:rsidRDefault="00AE2357" w:rsidP="00662BE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Whether and how data collection can leverage MDAS/MDAF functionality</w:t>
      </w:r>
    </w:p>
    <w:p w14:paraId="53FE4AC0" w14:textId="3EFE5B61" w:rsidR="00AE2357" w:rsidRDefault="00AE2357" w:rsidP="00AE235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How MDAS/MDAF instances are discovered and selected</w:t>
      </w:r>
    </w:p>
    <w:p w14:paraId="562F864E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4BC74" w14:textId="77777777" w:rsidR="005E77FB" w:rsidRDefault="005E77FB">
      <w:r>
        <w:separator/>
      </w:r>
    </w:p>
    <w:p w14:paraId="133E8596" w14:textId="77777777" w:rsidR="005E77FB" w:rsidRDefault="005E77FB"/>
  </w:endnote>
  <w:endnote w:type="continuationSeparator" w:id="0">
    <w:p w14:paraId="2EC96373" w14:textId="77777777" w:rsidR="005E77FB" w:rsidRDefault="005E77FB">
      <w:r>
        <w:continuationSeparator/>
      </w:r>
    </w:p>
    <w:p w14:paraId="7EF8F503" w14:textId="77777777" w:rsidR="005E77FB" w:rsidRDefault="005E77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DDC31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850897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73298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B9C9E" w14:textId="77777777" w:rsidR="005E77FB" w:rsidRDefault="005E77FB">
      <w:r>
        <w:separator/>
      </w:r>
    </w:p>
    <w:p w14:paraId="179429A6" w14:textId="77777777" w:rsidR="005E77FB" w:rsidRDefault="005E77FB"/>
  </w:footnote>
  <w:footnote w:type="continuationSeparator" w:id="0">
    <w:p w14:paraId="0B52DEC4" w14:textId="77777777" w:rsidR="005E77FB" w:rsidRDefault="005E77FB">
      <w:r>
        <w:continuationSeparator/>
      </w:r>
    </w:p>
    <w:p w14:paraId="0538C9D7" w14:textId="77777777" w:rsidR="005E77FB" w:rsidRDefault="005E77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82F5E" w14:textId="77777777" w:rsidR="00023456" w:rsidRDefault="00023456"/>
  <w:p w14:paraId="6A0DEB62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862F5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E6942AC" w14:textId="77777777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72F8917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31079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88C3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32035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845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4CF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0A12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504E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02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C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0A4F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58C6"/>
    <w:rsid w:val="00015E88"/>
    <w:rsid w:val="0001664C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9007C"/>
    <w:rsid w:val="00090400"/>
    <w:rsid w:val="00090569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156C"/>
    <w:rsid w:val="000B4759"/>
    <w:rsid w:val="000B4821"/>
    <w:rsid w:val="000B53CF"/>
    <w:rsid w:val="000B74E5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555"/>
    <w:rsid w:val="001C4E7B"/>
    <w:rsid w:val="001C5620"/>
    <w:rsid w:val="001C5B59"/>
    <w:rsid w:val="001C659B"/>
    <w:rsid w:val="001D02F2"/>
    <w:rsid w:val="001D05AE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F8C"/>
    <w:rsid w:val="0020552A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DBD"/>
    <w:rsid w:val="00216030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0F97"/>
    <w:rsid w:val="002A2237"/>
    <w:rsid w:val="002A2C5E"/>
    <w:rsid w:val="002A304F"/>
    <w:rsid w:val="002A55F2"/>
    <w:rsid w:val="002A5B3C"/>
    <w:rsid w:val="002A5C45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4773"/>
    <w:rsid w:val="002C4E98"/>
    <w:rsid w:val="002C4FC2"/>
    <w:rsid w:val="002C5463"/>
    <w:rsid w:val="002C5BC8"/>
    <w:rsid w:val="002C6932"/>
    <w:rsid w:val="002C6FB7"/>
    <w:rsid w:val="002C7133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6550"/>
    <w:rsid w:val="002E0398"/>
    <w:rsid w:val="002E589A"/>
    <w:rsid w:val="002E7110"/>
    <w:rsid w:val="002E75B2"/>
    <w:rsid w:val="002E7C6F"/>
    <w:rsid w:val="002F0599"/>
    <w:rsid w:val="002F290F"/>
    <w:rsid w:val="002F36C7"/>
    <w:rsid w:val="002F67F6"/>
    <w:rsid w:val="002F74C9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54B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0117"/>
    <w:rsid w:val="003411BB"/>
    <w:rsid w:val="00341290"/>
    <w:rsid w:val="003414CB"/>
    <w:rsid w:val="0034234D"/>
    <w:rsid w:val="00343270"/>
    <w:rsid w:val="00343BB3"/>
    <w:rsid w:val="0034430F"/>
    <w:rsid w:val="0035080C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5763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7D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3AB8"/>
    <w:rsid w:val="00414DA6"/>
    <w:rsid w:val="00415269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E65"/>
    <w:rsid w:val="0042724B"/>
    <w:rsid w:val="0042757C"/>
    <w:rsid w:val="004308CD"/>
    <w:rsid w:val="00430EB6"/>
    <w:rsid w:val="0043220F"/>
    <w:rsid w:val="004325D3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4D33"/>
    <w:rsid w:val="004950E4"/>
    <w:rsid w:val="004959C7"/>
    <w:rsid w:val="00497E90"/>
    <w:rsid w:val="004A2C3C"/>
    <w:rsid w:val="004A2E8B"/>
    <w:rsid w:val="004A30B5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88D"/>
    <w:rsid w:val="004C26CB"/>
    <w:rsid w:val="004C3042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69C1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880"/>
    <w:rsid w:val="00516CC7"/>
    <w:rsid w:val="0051736B"/>
    <w:rsid w:val="00520866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68A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676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4059"/>
    <w:rsid w:val="005542C6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E77FB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3CB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2B70"/>
    <w:rsid w:val="0075301E"/>
    <w:rsid w:val="00753157"/>
    <w:rsid w:val="00753519"/>
    <w:rsid w:val="00754710"/>
    <w:rsid w:val="007548DF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03D9"/>
    <w:rsid w:val="007720C9"/>
    <w:rsid w:val="00772103"/>
    <w:rsid w:val="00772D01"/>
    <w:rsid w:val="007733D5"/>
    <w:rsid w:val="007757EA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5742"/>
    <w:rsid w:val="007A5AB9"/>
    <w:rsid w:val="007A5E22"/>
    <w:rsid w:val="007A6147"/>
    <w:rsid w:val="007B04F9"/>
    <w:rsid w:val="007B05DE"/>
    <w:rsid w:val="007B080D"/>
    <w:rsid w:val="007B273B"/>
    <w:rsid w:val="007B2EA4"/>
    <w:rsid w:val="007B675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C7F92"/>
    <w:rsid w:val="007D02E7"/>
    <w:rsid w:val="007D03F9"/>
    <w:rsid w:val="007D144A"/>
    <w:rsid w:val="007D2196"/>
    <w:rsid w:val="007D3803"/>
    <w:rsid w:val="007E0629"/>
    <w:rsid w:val="007E17B8"/>
    <w:rsid w:val="007E1C26"/>
    <w:rsid w:val="007E4E30"/>
    <w:rsid w:val="007E54D7"/>
    <w:rsid w:val="007E5C86"/>
    <w:rsid w:val="007E76B2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7841"/>
    <w:rsid w:val="0081798B"/>
    <w:rsid w:val="008205B7"/>
    <w:rsid w:val="00820945"/>
    <w:rsid w:val="00820ED0"/>
    <w:rsid w:val="00820F54"/>
    <w:rsid w:val="00821EA3"/>
    <w:rsid w:val="0082266E"/>
    <w:rsid w:val="00822796"/>
    <w:rsid w:val="008239CF"/>
    <w:rsid w:val="00824674"/>
    <w:rsid w:val="00826CB0"/>
    <w:rsid w:val="008307B2"/>
    <w:rsid w:val="008317FE"/>
    <w:rsid w:val="00833062"/>
    <w:rsid w:val="00833C78"/>
    <w:rsid w:val="0083444F"/>
    <w:rsid w:val="00835176"/>
    <w:rsid w:val="00835786"/>
    <w:rsid w:val="00836C38"/>
    <w:rsid w:val="00841CB3"/>
    <w:rsid w:val="00842611"/>
    <w:rsid w:val="00843439"/>
    <w:rsid w:val="0084713B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8FC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3747"/>
    <w:rsid w:val="008F51F3"/>
    <w:rsid w:val="008F65C5"/>
    <w:rsid w:val="008F6838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1EC"/>
    <w:rsid w:val="0091628B"/>
    <w:rsid w:val="00916896"/>
    <w:rsid w:val="00917565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B34"/>
    <w:rsid w:val="009349F5"/>
    <w:rsid w:val="00934E54"/>
    <w:rsid w:val="0093558C"/>
    <w:rsid w:val="00935720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50286"/>
    <w:rsid w:val="009506EA"/>
    <w:rsid w:val="009521F3"/>
    <w:rsid w:val="0095441D"/>
    <w:rsid w:val="009550B8"/>
    <w:rsid w:val="00955A7E"/>
    <w:rsid w:val="00957CDD"/>
    <w:rsid w:val="00957F1D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544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80642"/>
    <w:rsid w:val="00A8071D"/>
    <w:rsid w:val="00A80964"/>
    <w:rsid w:val="00A823C5"/>
    <w:rsid w:val="00A826F8"/>
    <w:rsid w:val="00A840AC"/>
    <w:rsid w:val="00A84B5C"/>
    <w:rsid w:val="00A850C0"/>
    <w:rsid w:val="00A858E8"/>
    <w:rsid w:val="00A902A9"/>
    <w:rsid w:val="00A9082C"/>
    <w:rsid w:val="00A90BD3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357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947"/>
    <w:rsid w:val="00AF5ADA"/>
    <w:rsid w:val="00AF5E00"/>
    <w:rsid w:val="00AF64E5"/>
    <w:rsid w:val="00AF66FB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E06"/>
    <w:rsid w:val="00B93F92"/>
    <w:rsid w:val="00B93FB7"/>
    <w:rsid w:val="00B95096"/>
    <w:rsid w:val="00B952DC"/>
    <w:rsid w:val="00B96483"/>
    <w:rsid w:val="00B9697D"/>
    <w:rsid w:val="00B969C1"/>
    <w:rsid w:val="00B96B51"/>
    <w:rsid w:val="00B978FB"/>
    <w:rsid w:val="00B97B32"/>
    <w:rsid w:val="00B97B47"/>
    <w:rsid w:val="00BA01ED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4E"/>
    <w:rsid w:val="00BC5AEC"/>
    <w:rsid w:val="00BC5DCA"/>
    <w:rsid w:val="00BC62BF"/>
    <w:rsid w:val="00BC732B"/>
    <w:rsid w:val="00BC7EB5"/>
    <w:rsid w:val="00BD112C"/>
    <w:rsid w:val="00BD28E6"/>
    <w:rsid w:val="00BD2A61"/>
    <w:rsid w:val="00BD2D96"/>
    <w:rsid w:val="00BD30D0"/>
    <w:rsid w:val="00BD3419"/>
    <w:rsid w:val="00BD3B26"/>
    <w:rsid w:val="00BD49C3"/>
    <w:rsid w:val="00BD54BE"/>
    <w:rsid w:val="00BD6F37"/>
    <w:rsid w:val="00BD7620"/>
    <w:rsid w:val="00BE0463"/>
    <w:rsid w:val="00BE0BB1"/>
    <w:rsid w:val="00BE1637"/>
    <w:rsid w:val="00BE30ED"/>
    <w:rsid w:val="00BE33E2"/>
    <w:rsid w:val="00BE3F3B"/>
    <w:rsid w:val="00BE46A7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30B"/>
    <w:rsid w:val="00C34044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548F"/>
    <w:rsid w:val="00C45916"/>
    <w:rsid w:val="00C45D62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D21"/>
    <w:rsid w:val="00C81743"/>
    <w:rsid w:val="00C819B9"/>
    <w:rsid w:val="00C829F3"/>
    <w:rsid w:val="00C83B7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AD0"/>
    <w:rsid w:val="00CD2CEE"/>
    <w:rsid w:val="00CD32E8"/>
    <w:rsid w:val="00CD33CC"/>
    <w:rsid w:val="00CD3576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567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5FAD"/>
    <w:rsid w:val="00D16C1A"/>
    <w:rsid w:val="00D178BB"/>
    <w:rsid w:val="00D17F41"/>
    <w:rsid w:val="00D20B12"/>
    <w:rsid w:val="00D21487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E6E"/>
    <w:rsid w:val="00D54B6E"/>
    <w:rsid w:val="00D54F4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0E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F86"/>
    <w:rsid w:val="00E51A31"/>
    <w:rsid w:val="00E53028"/>
    <w:rsid w:val="00E53E79"/>
    <w:rsid w:val="00E54B3F"/>
    <w:rsid w:val="00E55849"/>
    <w:rsid w:val="00E55B23"/>
    <w:rsid w:val="00E5673F"/>
    <w:rsid w:val="00E56EF8"/>
    <w:rsid w:val="00E605D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0C34"/>
    <w:rsid w:val="00E72D74"/>
    <w:rsid w:val="00E73ED7"/>
    <w:rsid w:val="00E74A28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402D"/>
    <w:rsid w:val="00ED547F"/>
    <w:rsid w:val="00ED5D49"/>
    <w:rsid w:val="00ED612F"/>
    <w:rsid w:val="00EE0008"/>
    <w:rsid w:val="00EE0049"/>
    <w:rsid w:val="00EE0195"/>
    <w:rsid w:val="00EE05E3"/>
    <w:rsid w:val="00EE215A"/>
    <w:rsid w:val="00EE3B2E"/>
    <w:rsid w:val="00EE434D"/>
    <w:rsid w:val="00EE469A"/>
    <w:rsid w:val="00EE5A24"/>
    <w:rsid w:val="00EE5D9A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485"/>
    <w:rsid w:val="00F16EE2"/>
    <w:rsid w:val="00F21BF7"/>
    <w:rsid w:val="00F22002"/>
    <w:rsid w:val="00F22F5E"/>
    <w:rsid w:val="00F2424F"/>
    <w:rsid w:val="00F24C6E"/>
    <w:rsid w:val="00F300B4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6192"/>
    <w:rsid w:val="00F66C47"/>
    <w:rsid w:val="00F66DA6"/>
    <w:rsid w:val="00F67409"/>
    <w:rsid w:val="00F70BD9"/>
    <w:rsid w:val="00F70D2B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335"/>
    <w:rsid w:val="00F866C3"/>
    <w:rsid w:val="00F867CB"/>
    <w:rsid w:val="00F879B6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819"/>
    <w:rsid w:val="00F97AD1"/>
    <w:rsid w:val="00FA09A5"/>
    <w:rsid w:val="00FA0E41"/>
    <w:rsid w:val="00FA20CD"/>
    <w:rsid w:val="00FA2AB6"/>
    <w:rsid w:val="00FA3E9D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66E8"/>
    <w:rsid w:val="00FF7AAE"/>
    <w:rsid w:val="00FF7B03"/>
    <w:rsid w:val="00FF7D95"/>
    <w:rsid w:val="6942F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956520"/>
  <w15:chartTrackingRefBased/>
  <w15:docId w15:val="{9A2EDD2E-BDE6-4BB1-8DF7-F6805F8B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5AIRPNAIUNRU-2028481721-6200</_dlc_DocId>
    <_dlc_DocIdUrl xmlns="71c5aaf6-e6ce-465b-b873-5148d2a4c105">
      <Url>https://nokia.sharepoint.com/sites/c5g/e2earch/_layouts/15/DocIdRedir.aspx?ID=5AIRPNAIUNRU-2028481721-6200</Url>
      <Description>5AIRPNAIUNRU-2028481721-6200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B8B07C1-FADB-47A8-8C9E-7E6F0C25C5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AAD978-9704-4911-BDA0-2D608D9085B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277</Words>
  <Characters>1580</Characters>
  <Application>Microsoft Office Word</Application>
  <DocSecurity>0</DocSecurity>
  <Lines>13</Lines>
  <Paragraphs>3</Paragraphs>
  <ScaleCrop>false</ScaleCrop>
  <Company>ETSI/MCC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Fabio Giust</cp:lastModifiedBy>
  <cp:revision>8</cp:revision>
  <cp:lastPrinted>2003-09-26T09:29:00Z</cp:lastPrinted>
  <dcterms:created xsi:type="dcterms:W3CDTF">2022-03-24T09:37:00Z</dcterms:created>
  <dcterms:modified xsi:type="dcterms:W3CDTF">2022-03-29T17:02:00Z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2ee2dc36-4a0d-46c9-9772-a8373d7397ff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